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BD0D3" w14:textId="77777777" w:rsidR="006505E9" w:rsidRDefault="006505E9" w:rsidP="006505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WARD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7B36E592" w14:textId="77777777" w:rsidR="006505E9" w:rsidRDefault="006505E9" w:rsidP="006505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Leominster. Fuller.</w:t>
      </w:r>
    </w:p>
    <w:p w14:paraId="041217B7" w14:textId="77777777" w:rsidR="006505E9" w:rsidRDefault="006505E9" w:rsidP="006505E9">
      <w:pPr>
        <w:pStyle w:val="NoSpacing"/>
        <w:rPr>
          <w:rFonts w:cs="Times New Roman"/>
          <w:szCs w:val="24"/>
        </w:rPr>
      </w:pPr>
    </w:p>
    <w:p w14:paraId="45247CC1" w14:textId="77777777" w:rsidR="006505E9" w:rsidRDefault="006505E9" w:rsidP="006505E9">
      <w:pPr>
        <w:pStyle w:val="NoSpacing"/>
        <w:rPr>
          <w:rFonts w:cs="Times New Roman"/>
          <w:szCs w:val="24"/>
        </w:rPr>
      </w:pPr>
    </w:p>
    <w:p w14:paraId="23D2D793" w14:textId="77777777" w:rsidR="006505E9" w:rsidRDefault="006505E9" w:rsidP="006505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Adtes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6AA4E59C" w14:textId="77777777" w:rsidR="006505E9" w:rsidRDefault="006505E9" w:rsidP="006505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66B6A">
          <w:rPr>
            <w:rStyle w:val="Hyperlink"/>
            <w:rFonts w:cs="Times New Roman"/>
            <w:szCs w:val="24"/>
          </w:rPr>
          <w:t>https://waalt.uh.edu/index.php/IDXCP40no799</w:t>
        </w:r>
      </w:hyperlink>
      <w:r>
        <w:rPr>
          <w:rFonts w:cs="Times New Roman"/>
          <w:szCs w:val="24"/>
        </w:rPr>
        <w:t xml:space="preserve"> )</w:t>
      </w:r>
    </w:p>
    <w:p w14:paraId="53098F40" w14:textId="77777777" w:rsidR="006505E9" w:rsidRDefault="006505E9" w:rsidP="006505E9">
      <w:pPr>
        <w:pStyle w:val="NoSpacing"/>
        <w:rPr>
          <w:rFonts w:cs="Times New Roman"/>
          <w:szCs w:val="24"/>
        </w:rPr>
      </w:pPr>
    </w:p>
    <w:p w14:paraId="30C97493" w14:textId="77777777" w:rsidR="006505E9" w:rsidRDefault="006505E9" w:rsidP="006505E9">
      <w:pPr>
        <w:pStyle w:val="NoSpacing"/>
        <w:rPr>
          <w:rFonts w:cs="Times New Roman"/>
          <w:szCs w:val="24"/>
        </w:rPr>
      </w:pPr>
    </w:p>
    <w:p w14:paraId="3B89FB94" w14:textId="77777777" w:rsidR="006505E9" w:rsidRDefault="006505E9" w:rsidP="006505E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April 2023</w:t>
      </w:r>
    </w:p>
    <w:p w14:paraId="070253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AD20A" w14:textId="77777777" w:rsidR="006505E9" w:rsidRDefault="006505E9" w:rsidP="009139A6">
      <w:r>
        <w:separator/>
      </w:r>
    </w:p>
  </w:endnote>
  <w:endnote w:type="continuationSeparator" w:id="0">
    <w:p w14:paraId="64AA87DB" w14:textId="77777777" w:rsidR="006505E9" w:rsidRDefault="006505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04F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B8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56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9831F" w14:textId="77777777" w:rsidR="006505E9" w:rsidRDefault="006505E9" w:rsidP="009139A6">
      <w:r>
        <w:separator/>
      </w:r>
    </w:p>
  </w:footnote>
  <w:footnote w:type="continuationSeparator" w:id="0">
    <w:p w14:paraId="24CD9F99" w14:textId="77777777" w:rsidR="006505E9" w:rsidRDefault="006505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B27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4D6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CFF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5E9"/>
    <w:rsid w:val="000666E0"/>
    <w:rsid w:val="002510B7"/>
    <w:rsid w:val="005C130B"/>
    <w:rsid w:val="006505E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47BDA"/>
  <w15:chartTrackingRefBased/>
  <w15:docId w15:val="{09209FA7-E74B-4D6A-9F52-5D281A9B9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505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2023-04-20T18:10:00Z</dcterms:created>
  <dcterms:modified xsi:type="dcterms:W3CDTF">2023-04-20T18:10:00Z</dcterms:modified>
</cp:coreProperties>
</file>